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EF3F96" w14:textId="544B611A" w:rsidR="00BA00AB" w:rsidRDefault="0037245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Alice MILSON</w:t>
      </w:r>
      <w:r>
        <w:rPr>
          <w:rFonts w:cs="Times New Roman"/>
          <w:szCs w:val="24"/>
        </w:rPr>
        <w:t xml:space="preserve">    (fl.1488)</w:t>
      </w:r>
    </w:p>
    <w:p w14:paraId="24640AE3" w14:textId="2F4A8966" w:rsidR="0037245B" w:rsidRDefault="0037245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</w:t>
      </w:r>
    </w:p>
    <w:p w14:paraId="7E832BDD" w14:textId="77777777" w:rsidR="0037245B" w:rsidRDefault="0037245B" w:rsidP="009139A6">
      <w:pPr>
        <w:pStyle w:val="NoSpacing"/>
        <w:rPr>
          <w:rFonts w:cs="Times New Roman"/>
          <w:szCs w:val="24"/>
        </w:rPr>
      </w:pPr>
    </w:p>
    <w:p w14:paraId="138BFC1C" w14:textId="77777777" w:rsidR="0037245B" w:rsidRDefault="0037245B" w:rsidP="009139A6">
      <w:pPr>
        <w:pStyle w:val="NoSpacing"/>
        <w:rPr>
          <w:rFonts w:cs="Times New Roman"/>
          <w:szCs w:val="24"/>
        </w:rPr>
      </w:pPr>
    </w:p>
    <w:p w14:paraId="28DF979B" w14:textId="37C612AF" w:rsidR="0037245B" w:rsidRDefault="0037245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 of Walter(q.v.).</w:t>
      </w:r>
    </w:p>
    <w:p w14:paraId="364B3B92" w14:textId="3D4F5369" w:rsidR="0037245B" w:rsidRDefault="0037245B" w:rsidP="009139A6">
      <w:pPr>
        <w:pStyle w:val="NoSpacing"/>
        <w:rPr>
          <w:rFonts w:cs="Times New Roman"/>
          <w:szCs w:val="24"/>
          <w:lang w:val="en-GB"/>
        </w:rPr>
      </w:pPr>
      <w:r w:rsidRPr="0037245B">
        <w:rPr>
          <w:rFonts w:cs="Times New Roman"/>
          <w:szCs w:val="24"/>
          <w:lang w:val="en-GB"/>
        </w:rPr>
        <w:t>(“Calendar of Letter-Books of the City of London: L” fol.172b p.190</w:t>
      </w:r>
      <w:r>
        <w:rPr>
          <w:rFonts w:cs="Times New Roman"/>
          <w:szCs w:val="24"/>
          <w:lang w:val="en-GB"/>
        </w:rPr>
        <w:t xml:space="preserve"> n.1)</w:t>
      </w:r>
    </w:p>
    <w:p w14:paraId="4EAF06DF" w14:textId="6FE2D58A" w:rsidR="0037245B" w:rsidRDefault="0037245B" w:rsidP="009139A6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= Thomas Pelham (alias Butter).   (ibid.)</w:t>
      </w:r>
    </w:p>
    <w:p w14:paraId="302857B7" w14:textId="77777777" w:rsidR="0037245B" w:rsidRDefault="0037245B" w:rsidP="009139A6">
      <w:pPr>
        <w:pStyle w:val="NoSpacing"/>
        <w:rPr>
          <w:rFonts w:cs="Times New Roman"/>
          <w:szCs w:val="24"/>
          <w:lang w:val="en-GB"/>
        </w:rPr>
      </w:pPr>
    </w:p>
    <w:p w14:paraId="704B8365" w14:textId="77777777" w:rsidR="0037245B" w:rsidRDefault="0037245B" w:rsidP="009139A6">
      <w:pPr>
        <w:pStyle w:val="NoSpacing"/>
        <w:rPr>
          <w:rFonts w:cs="Times New Roman"/>
          <w:szCs w:val="24"/>
          <w:lang w:val="en-GB"/>
        </w:rPr>
      </w:pPr>
    </w:p>
    <w:p w14:paraId="4774AEF5" w14:textId="7394AEA2" w:rsidR="0037245B" w:rsidRDefault="0037245B" w:rsidP="009139A6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17 Oct.1488</w:t>
      </w:r>
      <w:r>
        <w:rPr>
          <w:rFonts w:cs="Times New Roman"/>
          <w:szCs w:val="24"/>
          <w:lang w:val="en-GB"/>
        </w:rPr>
        <w:tab/>
        <w:t xml:space="preserve">She appeared before the Mayor and Aldermen and acknowledged </w:t>
      </w:r>
    </w:p>
    <w:p w14:paraId="5422ED2E" w14:textId="3D7FEDD4" w:rsidR="0037245B" w:rsidRDefault="0037245B" w:rsidP="009139A6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satisfaction of the £10 accruing to her by the death of her brother,</w:t>
      </w:r>
    </w:p>
    <w:p w14:paraId="276F47AC" w14:textId="44A5F720" w:rsidR="0037245B" w:rsidRDefault="0037245B" w:rsidP="009139A6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Thomas.    (ibid.)</w:t>
      </w:r>
    </w:p>
    <w:p w14:paraId="53D47A9F" w14:textId="77777777" w:rsidR="0037245B" w:rsidRDefault="0037245B" w:rsidP="009139A6">
      <w:pPr>
        <w:pStyle w:val="NoSpacing"/>
        <w:rPr>
          <w:rFonts w:cs="Times New Roman"/>
          <w:szCs w:val="24"/>
          <w:lang w:val="en-GB"/>
        </w:rPr>
      </w:pPr>
    </w:p>
    <w:p w14:paraId="21F8C6DE" w14:textId="77777777" w:rsidR="0037245B" w:rsidRDefault="0037245B" w:rsidP="009139A6">
      <w:pPr>
        <w:pStyle w:val="NoSpacing"/>
        <w:rPr>
          <w:rFonts w:cs="Times New Roman"/>
          <w:szCs w:val="24"/>
          <w:lang w:val="en-GB"/>
        </w:rPr>
      </w:pPr>
    </w:p>
    <w:p w14:paraId="5DCE4E87" w14:textId="3A46EAD3" w:rsidR="0037245B" w:rsidRPr="0037245B" w:rsidRDefault="0037245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lang w:val="en-GB"/>
        </w:rPr>
        <w:t>8 December 2024</w:t>
      </w:r>
    </w:p>
    <w:sectPr w:rsidR="0037245B" w:rsidRPr="0037245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854FD8" w14:textId="77777777" w:rsidR="0037245B" w:rsidRDefault="0037245B" w:rsidP="009139A6">
      <w:r>
        <w:separator/>
      </w:r>
    </w:p>
  </w:endnote>
  <w:endnote w:type="continuationSeparator" w:id="0">
    <w:p w14:paraId="0C273830" w14:textId="77777777" w:rsidR="0037245B" w:rsidRDefault="0037245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5350F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0C07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838B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E2D62B" w14:textId="77777777" w:rsidR="0037245B" w:rsidRDefault="0037245B" w:rsidP="009139A6">
      <w:r>
        <w:separator/>
      </w:r>
    </w:p>
  </w:footnote>
  <w:footnote w:type="continuationSeparator" w:id="0">
    <w:p w14:paraId="3DA2A24E" w14:textId="77777777" w:rsidR="0037245B" w:rsidRDefault="0037245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3BEDF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D7F7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9457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5B"/>
    <w:rsid w:val="000666E0"/>
    <w:rsid w:val="002510B7"/>
    <w:rsid w:val="00270799"/>
    <w:rsid w:val="0037245B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A023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0A164"/>
  <w15:chartTrackingRefBased/>
  <w15:docId w15:val="{7CE8F51B-05D8-48F7-9D5C-55FDF2C62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2024-12-08T15:43:00Z</dcterms:created>
  <dcterms:modified xsi:type="dcterms:W3CDTF">2024-12-08T15:49:00Z</dcterms:modified>
</cp:coreProperties>
</file>